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FA5" w:rsidRDefault="00A47FA5" w:rsidP="00A47F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PLUMBE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fl.1498)</w:t>
      </w:r>
    </w:p>
    <w:p w:rsidR="00A47FA5" w:rsidRDefault="00A47FA5" w:rsidP="00A47F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7FA5" w:rsidRDefault="00A47FA5" w:rsidP="00A47F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7FA5" w:rsidRDefault="00A47FA5" w:rsidP="00A47F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Nov.1498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Wryte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chaplain(q.v.),</w:t>
      </w:r>
    </w:p>
    <w:p w:rsidR="00A47FA5" w:rsidRDefault="00A47FA5" w:rsidP="00A47F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enfeoffed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Hugh </w:t>
      </w:r>
      <w:proofErr w:type="spellStart"/>
      <w:r>
        <w:rPr>
          <w:rFonts w:ascii="Times New Roman" w:hAnsi="Times New Roman" w:cs="Times New Roman"/>
          <w:sz w:val="24"/>
          <w:szCs w:val="24"/>
        </w:rPr>
        <w:t>Kavell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others of a tenement in Bury. At Bury</w:t>
      </w:r>
    </w:p>
    <w:p w:rsidR="00A47FA5" w:rsidRDefault="00A47FA5" w:rsidP="00A47F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47FA5" w:rsidRDefault="00A47FA5" w:rsidP="00A47FA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www.discovery.nationalarchives.gov.uk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HD 1538/170/4)</w:t>
      </w:r>
    </w:p>
    <w:p w:rsidR="00A47FA5" w:rsidRDefault="00A47FA5" w:rsidP="00A47F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7FA5" w:rsidRDefault="00A47FA5" w:rsidP="00A47F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7FA5" w:rsidRDefault="00A47FA5" w:rsidP="00A47FA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55A5">
        <w:rPr>
          <w:rFonts w:ascii="Times New Roman" w:hAnsi="Times New Roman" w:cs="Times New Roman"/>
          <w:sz w:val="24"/>
          <w:szCs w:val="24"/>
        </w:rPr>
        <w:t>27 February 2016</w:t>
      </w:r>
    </w:p>
    <w:p w:rsidR="006B2F86" w:rsidRPr="00A47FA5" w:rsidRDefault="00A47FA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A47FA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FA5" w:rsidRDefault="00A47FA5" w:rsidP="00E71FC3">
      <w:pPr>
        <w:spacing w:after="0" w:line="240" w:lineRule="auto"/>
      </w:pPr>
      <w:r>
        <w:separator/>
      </w:r>
    </w:p>
  </w:endnote>
  <w:endnote w:type="continuationSeparator" w:id="0">
    <w:p w:rsidR="00A47FA5" w:rsidRDefault="00A47F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FA5" w:rsidRDefault="00A47FA5" w:rsidP="00E71FC3">
      <w:pPr>
        <w:spacing w:after="0" w:line="240" w:lineRule="auto"/>
      </w:pPr>
      <w:r>
        <w:separator/>
      </w:r>
    </w:p>
  </w:footnote>
  <w:footnote w:type="continuationSeparator" w:id="0">
    <w:p w:rsidR="00A47FA5" w:rsidRDefault="00A47F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FA5"/>
    <w:rsid w:val="00A47FA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25EAF"/>
  <w15:chartTrackingRefBased/>
  <w15:docId w15:val="{CB7C9B24-AA55-4E87-B2DE-9E55C225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A47F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2016-02-27T21:38:00Z</dcterms:created>
  <dcterms:modified xsi:type="dcterms:W3CDTF">2016-02-27T21:39:00Z</dcterms:modified>
</cp:coreProperties>
</file>